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06E" w:rsidRDefault="002D406E" w:rsidP="002D406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GOLDSMYTH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2D406E" w:rsidRDefault="002D406E" w:rsidP="002D406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Westbourne, Sussex. Clerk.</w:t>
      </w:r>
    </w:p>
    <w:p w:rsidR="002D406E" w:rsidRDefault="002D406E" w:rsidP="002D406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2D406E" w:rsidRDefault="002D406E" w:rsidP="002D406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2D406E" w:rsidRDefault="002D406E" w:rsidP="002D406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Edward </w:t>
      </w:r>
      <w:proofErr w:type="spellStart"/>
      <w:r>
        <w:rPr>
          <w:rStyle w:val="Hyperlink"/>
          <w:color w:val="auto"/>
          <w:u w:val="none"/>
        </w:rPr>
        <w:t>Poynings</w:t>
      </w:r>
      <w:proofErr w:type="spellEnd"/>
      <w:r>
        <w:rPr>
          <w:rStyle w:val="Hyperlink"/>
          <w:color w:val="auto"/>
          <w:u w:val="none"/>
        </w:rPr>
        <w:t>(q.v.) brought a plaint of debt against him.</w:t>
      </w:r>
    </w:p>
    <w:p w:rsidR="002D406E" w:rsidRDefault="002D406E" w:rsidP="002D406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2D406E" w:rsidRDefault="002D406E" w:rsidP="002D406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2D406E" w:rsidRDefault="002D406E" w:rsidP="002D406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2D406E" w:rsidRDefault="002D406E" w:rsidP="002D406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27 August 2016</w:t>
      </w:r>
    </w:p>
    <w:p w:rsidR="006B2F86" w:rsidRPr="00E71FC3" w:rsidRDefault="002D40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06E" w:rsidRDefault="002D406E" w:rsidP="00E71FC3">
      <w:pPr>
        <w:spacing w:after="0" w:line="240" w:lineRule="auto"/>
      </w:pPr>
      <w:r>
        <w:separator/>
      </w:r>
    </w:p>
  </w:endnote>
  <w:endnote w:type="continuationSeparator" w:id="0">
    <w:p w:rsidR="002D406E" w:rsidRDefault="002D40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06E" w:rsidRDefault="002D406E" w:rsidP="00E71FC3">
      <w:pPr>
        <w:spacing w:after="0" w:line="240" w:lineRule="auto"/>
      </w:pPr>
      <w:r>
        <w:separator/>
      </w:r>
    </w:p>
  </w:footnote>
  <w:footnote w:type="continuationSeparator" w:id="0">
    <w:p w:rsidR="002D406E" w:rsidRDefault="002D40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6E"/>
    <w:rsid w:val="001A7C09"/>
    <w:rsid w:val="002D406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66A7B5-81E8-41ED-8511-73F367022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D40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2017-03-07T18:58:00Z</dcterms:created>
  <dcterms:modified xsi:type="dcterms:W3CDTF">2017-03-07T18:59:00Z</dcterms:modified>
</cp:coreProperties>
</file>